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2EDCF87F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953068" w:rsidRPr="00953068">
        <w:rPr>
          <w:rFonts w:cs="Arial"/>
        </w:rPr>
        <w:t>4302-0022/2022-2</w:t>
      </w:r>
    </w:p>
    <w:p w14:paraId="0AA192BD" w14:textId="50FEB166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953068">
        <w:rPr>
          <w:rFonts w:cs="Arial"/>
        </w:rPr>
        <w:t xml:space="preserve"> </w:t>
      </w:r>
      <w:r w:rsidR="00953068" w:rsidRPr="00953068">
        <w:rPr>
          <w:rFonts w:cs="Arial"/>
        </w:rPr>
        <w:t>2022-263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2DBBA615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12DF344C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7E5F1B9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6B76FCD4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ECE3AD0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58B329AF" w14:textId="77777777" w:rsidR="005D5DEA" w:rsidRDefault="005D5DEA" w:rsidP="005D5DEA">
      <w:pPr>
        <w:jc w:val="both"/>
        <w:rPr>
          <w:rFonts w:cs="Arial"/>
        </w:rPr>
      </w:pPr>
    </w:p>
    <w:p w14:paraId="6C52FC88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46AEE511" w14:textId="77777777" w:rsidR="005D5DEA" w:rsidRDefault="005D5DEA" w:rsidP="005D5DEA">
      <w:pPr>
        <w:jc w:val="both"/>
        <w:rPr>
          <w:rFonts w:cs="Arial"/>
        </w:rPr>
      </w:pPr>
    </w:p>
    <w:p w14:paraId="3E969A2A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32A500B2" w14:textId="77777777" w:rsidR="005D5DEA" w:rsidRDefault="005D5DEA" w:rsidP="005D5DEA">
      <w:pPr>
        <w:jc w:val="both"/>
        <w:rPr>
          <w:rFonts w:cs="Arial"/>
        </w:rPr>
      </w:pPr>
    </w:p>
    <w:p w14:paraId="7F18726B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7EA7731" w14:textId="77777777" w:rsidR="005D5DEA" w:rsidRDefault="005D5DEA" w:rsidP="005D5DEA">
      <w:pPr>
        <w:jc w:val="both"/>
        <w:rPr>
          <w:rFonts w:cs="Arial"/>
        </w:rPr>
      </w:pPr>
    </w:p>
    <w:p w14:paraId="28EB8A9D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720FCBFB" w14:textId="1704423D" w:rsidR="005D5DEA" w:rsidRDefault="005D5DEA" w:rsidP="005D5DEA">
      <w:pPr>
        <w:jc w:val="both"/>
        <w:rPr>
          <w:rFonts w:cs="Arial"/>
        </w:rPr>
      </w:pPr>
    </w:p>
    <w:p w14:paraId="6311600E" w14:textId="3E9E8F43" w:rsidR="005D5DEA" w:rsidRDefault="001112E3" w:rsidP="005D5DEA">
      <w:pPr>
        <w:jc w:val="both"/>
        <w:rPr>
          <w:rFonts w:cs="Arial"/>
        </w:rPr>
      </w:pPr>
      <w:r>
        <w:rPr>
          <w:rFonts w:cs="Arial"/>
        </w:rPr>
        <w:t>V</w:t>
      </w:r>
      <w:r w:rsidR="005D5DEA">
        <w:rPr>
          <w:rFonts w:cs="Arial"/>
        </w:rPr>
        <w:t>rsta storitve: __________________________________________________</w:t>
      </w:r>
      <w:r>
        <w:rPr>
          <w:rFonts w:cs="Arial"/>
        </w:rPr>
        <w:t>___________</w:t>
      </w:r>
    </w:p>
    <w:p w14:paraId="2C9EED4D" w14:textId="77777777" w:rsidR="005D5DEA" w:rsidRDefault="005D5DEA" w:rsidP="005D5DEA">
      <w:pPr>
        <w:jc w:val="both"/>
        <w:rPr>
          <w:rFonts w:cs="Arial"/>
        </w:rPr>
      </w:pPr>
    </w:p>
    <w:p w14:paraId="6802723F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9293314" w14:textId="296100A3" w:rsidR="001112E3" w:rsidRDefault="001112E3" w:rsidP="001112E3">
      <w:pPr>
        <w:jc w:val="both"/>
        <w:rPr>
          <w:rFonts w:cs="Arial"/>
          <w:sz w:val="20"/>
          <w:szCs w:val="20"/>
        </w:rPr>
      </w:pPr>
    </w:p>
    <w:p w14:paraId="0E887BF8" w14:textId="6ED82DBB" w:rsidR="001112E3" w:rsidRPr="001112E3" w:rsidRDefault="00B0578C" w:rsidP="001112E3">
      <w:pPr>
        <w:jc w:val="both"/>
        <w:rPr>
          <w:rFonts w:cs="Arial"/>
        </w:rPr>
      </w:pPr>
      <w:r>
        <w:rPr>
          <w:rFonts w:cs="Arial"/>
        </w:rPr>
        <w:t xml:space="preserve">Sodelujoče podjetje je izvedlo </w:t>
      </w:r>
      <w:r w:rsidR="001112E3" w:rsidRPr="001112E3">
        <w:rPr>
          <w:rFonts w:cs="Arial"/>
        </w:rPr>
        <w:t>referenčno storitev</w:t>
      </w:r>
      <w:r>
        <w:rPr>
          <w:rFonts w:cs="Arial"/>
        </w:rPr>
        <w:t xml:space="preserve"> </w:t>
      </w:r>
      <w:r w:rsidRPr="00AA725F">
        <w:rPr>
          <w:rFonts w:cs="Arial"/>
          <w:i/>
          <w:color w:val="BFBFBF" w:themeColor="background1" w:themeShade="BF"/>
          <w:sz w:val="18"/>
          <w:szCs w:val="18"/>
        </w:rPr>
        <w:t>(ponudnik izpolni za tisti del na katerega se izvedena referenčna storitev naša)</w:t>
      </w:r>
      <w:r w:rsidR="001112E3" w:rsidRPr="001112E3">
        <w:rPr>
          <w:rFonts w:cs="Arial"/>
        </w:rPr>
        <w:t>:</w:t>
      </w:r>
    </w:p>
    <w:p w14:paraId="7D0402CC" w14:textId="780B112A" w:rsidR="001112E3" w:rsidRPr="001112E3" w:rsidRDefault="00AA725F" w:rsidP="001112E3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B0578C">
        <w:rPr>
          <w:rFonts w:ascii="Arial" w:hAnsi="Arial" w:cs="Arial"/>
        </w:rPr>
        <w:t xml:space="preserve">ontrola pšenice: </w:t>
      </w:r>
      <w:r w:rsidR="00EE753B">
        <w:rPr>
          <w:rFonts w:ascii="Arial" w:hAnsi="Arial" w:cs="Arial"/>
        </w:rPr>
        <w:t xml:space="preserve">število kontrol </w:t>
      </w:r>
      <w:r w:rsidR="00B0578C">
        <w:rPr>
          <w:rFonts w:ascii="Arial" w:hAnsi="Arial" w:cs="Arial"/>
        </w:rPr>
        <w:t xml:space="preserve">_________ </w:t>
      </w:r>
      <w:r w:rsidR="00EE753B">
        <w:rPr>
          <w:rFonts w:ascii="Arial" w:hAnsi="Arial" w:cs="Arial"/>
        </w:rPr>
        <w:t xml:space="preserve">in </w:t>
      </w:r>
      <w:r w:rsidR="001112E3">
        <w:rPr>
          <w:rFonts w:ascii="Arial" w:hAnsi="Arial" w:cs="Arial"/>
        </w:rPr>
        <w:t>k</w:t>
      </w:r>
      <w:r w:rsidR="001112E3" w:rsidRPr="001112E3">
        <w:rPr>
          <w:rFonts w:ascii="Arial" w:hAnsi="Arial" w:cs="Arial"/>
        </w:rPr>
        <w:t>oličina kontroliranega blaga</w:t>
      </w:r>
      <w:r w:rsidR="00B0578C">
        <w:rPr>
          <w:rFonts w:ascii="Arial" w:hAnsi="Arial" w:cs="Arial"/>
        </w:rPr>
        <w:t xml:space="preserve"> (pšenice)</w:t>
      </w:r>
      <w:r w:rsidR="001112E3" w:rsidRPr="001112E3">
        <w:rPr>
          <w:rFonts w:ascii="Arial" w:hAnsi="Arial" w:cs="Arial"/>
        </w:rPr>
        <w:t>: __</w:t>
      </w:r>
      <w:r w:rsidR="001112E3">
        <w:rPr>
          <w:rFonts w:ascii="Arial" w:hAnsi="Arial" w:cs="Arial"/>
        </w:rPr>
        <w:t>_________________</w:t>
      </w:r>
      <w:r>
        <w:rPr>
          <w:rFonts w:ascii="Arial" w:hAnsi="Arial" w:cs="Arial"/>
        </w:rPr>
        <w:t>;</w:t>
      </w:r>
    </w:p>
    <w:p w14:paraId="0ABA4786" w14:textId="3F0C6396" w:rsidR="001112E3" w:rsidRPr="001112E3" w:rsidRDefault="00AA725F" w:rsidP="001112E3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B0578C">
        <w:rPr>
          <w:rFonts w:ascii="Arial" w:hAnsi="Arial" w:cs="Arial"/>
        </w:rPr>
        <w:t xml:space="preserve">ontrola drugega živilskega blaga: število </w:t>
      </w:r>
      <w:r w:rsidR="00EE753B">
        <w:rPr>
          <w:rFonts w:ascii="Arial" w:hAnsi="Arial" w:cs="Arial"/>
        </w:rPr>
        <w:t xml:space="preserve">kontrol </w:t>
      </w:r>
      <w:r w:rsidR="00B0578C">
        <w:rPr>
          <w:rFonts w:ascii="Arial" w:hAnsi="Arial" w:cs="Arial"/>
        </w:rPr>
        <w:t xml:space="preserve">_______ </w:t>
      </w:r>
      <w:r w:rsidR="00EE753B">
        <w:rPr>
          <w:rFonts w:ascii="Arial" w:hAnsi="Arial" w:cs="Arial"/>
        </w:rPr>
        <w:t xml:space="preserve">in </w:t>
      </w:r>
      <w:r w:rsidR="001112E3">
        <w:rPr>
          <w:rFonts w:ascii="Arial" w:hAnsi="Arial" w:cs="Arial"/>
        </w:rPr>
        <w:t>k</w:t>
      </w:r>
      <w:r w:rsidR="001112E3" w:rsidRPr="001112E3">
        <w:rPr>
          <w:rFonts w:ascii="Arial" w:hAnsi="Arial" w:cs="Arial"/>
        </w:rPr>
        <w:t>oličina kontroliranega blaga</w:t>
      </w:r>
      <w:r w:rsidR="00B0578C">
        <w:rPr>
          <w:rFonts w:ascii="Arial" w:hAnsi="Arial" w:cs="Arial"/>
        </w:rPr>
        <w:t xml:space="preserve"> (drugega živilskega blaga)</w:t>
      </w:r>
      <w:r w:rsidR="001112E3">
        <w:rPr>
          <w:rFonts w:ascii="Arial" w:hAnsi="Arial" w:cs="Arial"/>
        </w:rPr>
        <w:t>: _____</w:t>
      </w:r>
      <w:r w:rsidR="00EE753B">
        <w:rPr>
          <w:rFonts w:ascii="Arial" w:hAnsi="Arial" w:cs="Arial"/>
        </w:rPr>
        <w:t>_</w:t>
      </w:r>
      <w:r>
        <w:rPr>
          <w:rFonts w:ascii="Arial" w:hAnsi="Arial" w:cs="Arial"/>
        </w:rPr>
        <w:t>___;</w:t>
      </w:r>
    </w:p>
    <w:p w14:paraId="3F72160A" w14:textId="5955590B" w:rsidR="001112E3" w:rsidRPr="001112E3" w:rsidRDefault="00B0578C" w:rsidP="001112E3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kontrola živih živali: </w:t>
      </w:r>
      <w:r w:rsidR="00EE753B">
        <w:rPr>
          <w:rFonts w:ascii="Arial" w:hAnsi="Arial" w:cs="Arial"/>
        </w:rPr>
        <w:t xml:space="preserve">število kontrol </w:t>
      </w:r>
      <w:r>
        <w:rPr>
          <w:rFonts w:ascii="Arial" w:hAnsi="Arial" w:cs="Arial"/>
        </w:rPr>
        <w:t xml:space="preserve">________ </w:t>
      </w:r>
      <w:r w:rsidR="00EE753B">
        <w:rPr>
          <w:rFonts w:ascii="Arial" w:hAnsi="Arial" w:cs="Arial"/>
        </w:rPr>
        <w:t xml:space="preserve">in </w:t>
      </w:r>
      <w:r w:rsidR="001112E3">
        <w:rPr>
          <w:rFonts w:ascii="Arial" w:hAnsi="Arial" w:cs="Arial"/>
        </w:rPr>
        <w:t>k</w:t>
      </w:r>
      <w:r w:rsidR="001112E3" w:rsidRPr="001112E3">
        <w:rPr>
          <w:rFonts w:ascii="Arial" w:hAnsi="Arial" w:cs="Arial"/>
        </w:rPr>
        <w:t>oličina kontroliranega blaga</w:t>
      </w:r>
      <w:r>
        <w:rPr>
          <w:rFonts w:ascii="Arial" w:hAnsi="Arial" w:cs="Arial"/>
        </w:rPr>
        <w:t xml:space="preserve"> (živih živali)</w:t>
      </w:r>
      <w:r w:rsidR="001112E3" w:rsidRPr="001112E3">
        <w:rPr>
          <w:rFonts w:ascii="Arial" w:hAnsi="Arial" w:cs="Arial"/>
        </w:rPr>
        <w:t>: _</w:t>
      </w:r>
      <w:r w:rsidR="001112E3">
        <w:rPr>
          <w:rFonts w:ascii="Arial" w:hAnsi="Arial" w:cs="Arial"/>
        </w:rPr>
        <w:t>_________________</w:t>
      </w:r>
      <w:r w:rsidR="00AA725F">
        <w:rPr>
          <w:rFonts w:ascii="Arial" w:hAnsi="Arial" w:cs="Arial"/>
        </w:rPr>
        <w:t>;</w:t>
      </w:r>
    </w:p>
    <w:p w14:paraId="155BEB32" w14:textId="3A45D5E3" w:rsidR="001112E3" w:rsidRPr="001112E3" w:rsidRDefault="00B0578C" w:rsidP="001112E3">
      <w:pPr>
        <w:pStyle w:val="Odstavekseznam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kontrola naftnih derivatov: </w:t>
      </w:r>
      <w:r w:rsidR="00EE753B">
        <w:rPr>
          <w:rFonts w:ascii="Arial" w:hAnsi="Arial" w:cs="Arial"/>
        </w:rPr>
        <w:t xml:space="preserve">število kontrol </w:t>
      </w:r>
      <w:r>
        <w:rPr>
          <w:rFonts w:ascii="Arial" w:hAnsi="Arial" w:cs="Arial"/>
        </w:rPr>
        <w:t xml:space="preserve">______ </w:t>
      </w:r>
      <w:r w:rsidR="00EE753B">
        <w:rPr>
          <w:rFonts w:ascii="Arial" w:hAnsi="Arial" w:cs="Arial"/>
        </w:rPr>
        <w:t xml:space="preserve">in </w:t>
      </w:r>
      <w:r w:rsidR="001112E3">
        <w:rPr>
          <w:rFonts w:ascii="Arial" w:hAnsi="Arial" w:cs="Arial"/>
        </w:rPr>
        <w:t>k</w:t>
      </w:r>
      <w:r w:rsidR="001112E3" w:rsidRPr="001112E3">
        <w:rPr>
          <w:rFonts w:ascii="Arial" w:hAnsi="Arial" w:cs="Arial"/>
        </w:rPr>
        <w:t xml:space="preserve">oličina kontroliranega blaga </w:t>
      </w:r>
      <w:r>
        <w:rPr>
          <w:rFonts w:ascii="Arial" w:hAnsi="Arial" w:cs="Arial"/>
        </w:rPr>
        <w:t>(</w:t>
      </w:r>
      <w:r w:rsidR="001112E3" w:rsidRPr="001112E3">
        <w:rPr>
          <w:rFonts w:ascii="Arial" w:hAnsi="Arial" w:cs="Arial"/>
        </w:rPr>
        <w:t>naftnih derivatov</w:t>
      </w:r>
      <w:r>
        <w:rPr>
          <w:rFonts w:ascii="Arial" w:hAnsi="Arial" w:cs="Arial"/>
        </w:rPr>
        <w:t>)</w:t>
      </w:r>
      <w:r w:rsidR="001112E3" w:rsidRPr="001112E3">
        <w:rPr>
          <w:rFonts w:ascii="Arial" w:hAnsi="Arial" w:cs="Arial"/>
        </w:rPr>
        <w:t>: ___</w:t>
      </w:r>
      <w:r w:rsidR="001112E3">
        <w:rPr>
          <w:rFonts w:ascii="Arial" w:hAnsi="Arial" w:cs="Arial"/>
        </w:rPr>
        <w:t>________________</w:t>
      </w:r>
      <w:r w:rsidR="00AA725F">
        <w:rPr>
          <w:rFonts w:ascii="Arial" w:hAnsi="Arial" w:cs="Arial"/>
        </w:rPr>
        <w:t>;</w:t>
      </w:r>
    </w:p>
    <w:p w14:paraId="405F67C2" w14:textId="242B259B" w:rsidR="005D5DEA" w:rsidRPr="00EE753B" w:rsidRDefault="00B0578C" w:rsidP="00EE753B">
      <w:pPr>
        <w:pStyle w:val="Odstavekseznama"/>
        <w:numPr>
          <w:ilvl w:val="0"/>
          <w:numId w:val="9"/>
        </w:numPr>
        <w:rPr>
          <w:rFonts w:cs="Arial"/>
        </w:rPr>
      </w:pPr>
      <w:r>
        <w:rPr>
          <w:rFonts w:ascii="Arial" w:hAnsi="Arial" w:cs="Arial"/>
        </w:rPr>
        <w:t xml:space="preserve">kontrola zdravil ali medicinskih pripomočkov: </w:t>
      </w:r>
      <w:r w:rsidR="00EE753B" w:rsidRPr="00EE753B">
        <w:rPr>
          <w:rFonts w:ascii="Arial" w:hAnsi="Arial" w:cs="Arial"/>
        </w:rPr>
        <w:t xml:space="preserve">število kontrolo zdravil ali medicinskih pripomočkov _________, </w:t>
      </w:r>
      <w:r w:rsidRPr="00EE753B">
        <w:rPr>
          <w:rFonts w:ascii="Arial" w:hAnsi="Arial" w:cs="Arial"/>
        </w:rPr>
        <w:t>kater</w:t>
      </w:r>
      <w:r>
        <w:rPr>
          <w:rFonts w:ascii="Arial" w:hAnsi="Arial" w:cs="Arial"/>
        </w:rPr>
        <w:t>a</w:t>
      </w:r>
      <w:r w:rsidRPr="00EE753B">
        <w:rPr>
          <w:rFonts w:ascii="Arial" w:hAnsi="Arial" w:cs="Arial"/>
        </w:rPr>
        <w:t xml:space="preserve"> </w:t>
      </w:r>
      <w:r w:rsidR="00EE753B" w:rsidRPr="00EE753B">
        <w:rPr>
          <w:rFonts w:ascii="Arial" w:hAnsi="Arial" w:cs="Arial"/>
        </w:rPr>
        <w:t>vrednost zdravil ali medicinskih pripomočkov je znašala _________</w:t>
      </w:r>
      <w:r w:rsidR="001112E3" w:rsidRPr="00EE753B">
        <w:rPr>
          <w:rFonts w:ascii="Arial" w:hAnsi="Arial" w:cs="Arial"/>
        </w:rPr>
        <w:t>EUR brez DDV</w:t>
      </w:r>
      <w:r w:rsidR="00AA725F">
        <w:rPr>
          <w:rFonts w:ascii="Arial" w:hAnsi="Arial" w:cs="Arial"/>
        </w:rPr>
        <w:t>.</w:t>
      </w:r>
    </w:p>
    <w:p w14:paraId="46F0A10B" w14:textId="77777777" w:rsidR="00EE753B" w:rsidRPr="00EE753B" w:rsidRDefault="00EE753B" w:rsidP="00EE753B">
      <w:pPr>
        <w:pStyle w:val="Odstavekseznama"/>
        <w:ind w:left="360"/>
        <w:rPr>
          <w:rFonts w:cs="Arial"/>
        </w:rPr>
      </w:pPr>
    </w:p>
    <w:p w14:paraId="07065C51" w14:textId="780FBAA6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Kot naročnik navedene storitve, ki ga sodelujoče podjetje pri oddaji ponudbe navaja kot referenco, potrjujemo, da je izvajalec uspešno (kvalitetno, strokovno, v roku in v skladu s pogodbo, naročilnico, ipd.) izvedel storitev. 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AA725F">
        <w:tc>
          <w:tcPr>
            <w:tcW w:w="1610" w:type="dxa"/>
          </w:tcPr>
          <w:p w14:paraId="43BA215C" w14:textId="77777777" w:rsidR="001E7C32" w:rsidRDefault="001E7C32" w:rsidP="00EE753B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EE753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B5D77AE" w:rsidR="001E7C32" w:rsidRDefault="001E7C32" w:rsidP="00EE753B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EE753B">
            <w:pPr>
              <w:rPr>
                <w:rFonts w:cs="Arial"/>
              </w:rPr>
            </w:pPr>
          </w:p>
          <w:p w14:paraId="0AF74370" w14:textId="77777777" w:rsidR="001E7C32" w:rsidRDefault="001E7C32" w:rsidP="00EE753B">
            <w:pPr>
              <w:rPr>
                <w:rFonts w:cs="Arial"/>
              </w:rPr>
            </w:pPr>
          </w:p>
        </w:tc>
      </w:tr>
    </w:tbl>
    <w:p w14:paraId="0BB62142" w14:textId="2C7D18D0" w:rsidR="001E7C32" w:rsidRDefault="001E7C32" w:rsidP="001E7C32">
      <w:pPr>
        <w:jc w:val="both"/>
        <w:rPr>
          <w:rFonts w:cs="Arial"/>
          <w:i/>
        </w:rPr>
      </w:pPr>
      <w:bookmarkStart w:id="0" w:name="_GoBack"/>
      <w:bookmarkEnd w:id="0"/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35D679D7" w14:textId="77777777" w:rsidR="00EE753B" w:rsidRPr="005B4793" w:rsidRDefault="00EE753B" w:rsidP="001E7C32">
      <w:pPr>
        <w:jc w:val="both"/>
        <w:rPr>
          <w:rFonts w:cs="Arial"/>
          <w:i/>
        </w:rPr>
      </w:pPr>
    </w:p>
    <w:p w14:paraId="2C770E24" w14:textId="6662E743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4C282" w14:textId="77777777" w:rsidR="00EE753B" w:rsidRDefault="00EE753B">
      <w:r>
        <w:separator/>
      </w:r>
    </w:p>
  </w:endnote>
  <w:endnote w:type="continuationSeparator" w:id="0">
    <w:p w14:paraId="4698C291" w14:textId="77777777" w:rsidR="00EE753B" w:rsidRDefault="00EE753B">
      <w:r>
        <w:continuationSeparator/>
      </w:r>
    </w:p>
  </w:endnote>
  <w:endnote w:type="continuationNotice" w:id="1">
    <w:p w14:paraId="6F9D4EA8" w14:textId="77777777" w:rsidR="006C0A20" w:rsidRDefault="006C0A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316DDE80" w:rsidR="00EE753B" w:rsidRPr="00001218" w:rsidRDefault="00EE753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E753B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EE753B" w:rsidRPr="005A785E" w:rsidRDefault="00EE753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CB5685D" w:rsidR="00EE753B" w:rsidRPr="00A1445A" w:rsidRDefault="00EE753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EE753B" w:rsidRPr="00FC6CF0" w:rsidRDefault="00EE753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FF93C" w14:textId="77777777" w:rsidR="00EE753B" w:rsidRDefault="00EE753B">
      <w:r>
        <w:separator/>
      </w:r>
    </w:p>
  </w:footnote>
  <w:footnote w:type="continuationSeparator" w:id="0">
    <w:p w14:paraId="1E6EA3E3" w14:textId="77777777" w:rsidR="00EE753B" w:rsidRDefault="00EE753B">
      <w:r>
        <w:continuationSeparator/>
      </w:r>
    </w:p>
  </w:footnote>
  <w:footnote w:type="continuationNotice" w:id="1">
    <w:p w14:paraId="35815099" w14:textId="77777777" w:rsidR="006C0A20" w:rsidRDefault="006C0A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E753B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EE753B" w:rsidRPr="00A04B00" w:rsidRDefault="00EE753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EE753B" w:rsidRPr="00A04B00" w:rsidRDefault="00EE753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EE753B" w:rsidRPr="00A04B00" w:rsidRDefault="00EE753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EE753B" w:rsidRPr="00C0552D" w:rsidRDefault="00EE753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EE753B" w:rsidRPr="00C0552D" w:rsidRDefault="00EE753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EE753B" w:rsidRPr="00A1445A" w:rsidRDefault="00EE753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EE753B" w:rsidRPr="00A1445A" w:rsidRDefault="00EE753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EE753B" w:rsidRPr="00A1445A" w:rsidRDefault="00EE753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EE753B" w:rsidRDefault="00EE753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E753B" w:rsidRPr="00A1445A" w:rsidRDefault="00EE753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E753B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EE753B" w:rsidRPr="009F4AF4" w:rsidRDefault="00EE753B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POSTOPEK-STORITEV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EE753B" w:rsidRPr="009F4AF4" w:rsidRDefault="00EE753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EE753B" w:rsidRPr="009F4AF4" w:rsidRDefault="00EE753B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EE753B" w:rsidRPr="00FC6CF0" w:rsidRDefault="00EE753B" w:rsidP="00001218">
    <w:pPr>
      <w:pStyle w:val="Glava"/>
      <w:rPr>
        <w:rFonts w:cs="Arial"/>
        <w:sz w:val="2"/>
        <w:szCs w:val="2"/>
      </w:rPr>
    </w:pPr>
  </w:p>
  <w:p w14:paraId="16BFB5D1" w14:textId="77777777" w:rsidR="00EE753B" w:rsidRPr="00FC6CF0" w:rsidRDefault="00EE753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6F3F"/>
    <w:multiLevelType w:val="hybridMultilevel"/>
    <w:tmpl w:val="0338CF6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4277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12E3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C0A20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166B0"/>
    <w:rsid w:val="00930C69"/>
    <w:rsid w:val="00933422"/>
    <w:rsid w:val="00941812"/>
    <w:rsid w:val="00945B2B"/>
    <w:rsid w:val="00946104"/>
    <w:rsid w:val="009514DD"/>
    <w:rsid w:val="0095198A"/>
    <w:rsid w:val="00953068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25F"/>
    <w:rsid w:val="00AB1522"/>
    <w:rsid w:val="00AB3346"/>
    <w:rsid w:val="00AB4674"/>
    <w:rsid w:val="00AC72E5"/>
    <w:rsid w:val="00AD3618"/>
    <w:rsid w:val="00AE57CA"/>
    <w:rsid w:val="00AF0AD6"/>
    <w:rsid w:val="00B021F9"/>
    <w:rsid w:val="00B0578C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53B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9E8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26C2-2361-4348-B728-A59508C02A3B}">
  <ds:schemaRefs>
    <ds:schemaRef ds:uri="64b5e79a-161e-4f4f-95e3-8c5cd0f50b65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A6460-1458-4B4B-BB52-9B47DC462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3B73C0-D7DE-4114-B62A-2DFC133F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32</TotalTime>
  <Pages>1</Pages>
  <Words>208</Words>
  <Characters>1793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2016-06-20T06:30:00Z</cp:lastPrinted>
  <dcterms:created xsi:type="dcterms:W3CDTF">2021-05-24T06:18:00Z</dcterms:created>
  <dcterms:modified xsi:type="dcterms:W3CDTF">2022-08-03T13:11:00Z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